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E739E" w14:textId="77777777" w:rsidR="00231DBE" w:rsidRDefault="00231DBE" w:rsidP="00231D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TOKKE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54863942" w14:textId="77777777" w:rsidR="00231DBE" w:rsidRDefault="00231DBE" w:rsidP="00231D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Webber.</w:t>
      </w:r>
    </w:p>
    <w:p w14:paraId="3C4F700B" w14:textId="77777777" w:rsidR="00231DBE" w:rsidRDefault="00231DBE" w:rsidP="00231D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8A3262" w14:textId="77777777" w:rsidR="00231DBE" w:rsidRDefault="00231DBE" w:rsidP="00231D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BBB205" w14:textId="77777777" w:rsidR="00231DBE" w:rsidRDefault="00231DBE" w:rsidP="00231D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Oct.1437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a cottage, a close and an acre of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Chelston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14:paraId="09A92A2F" w14:textId="77777777" w:rsidR="00231DBE" w:rsidRDefault="00231DBE" w:rsidP="00231D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25-101)</w:t>
      </w:r>
    </w:p>
    <w:p w14:paraId="39C401AD" w14:textId="77777777" w:rsidR="00231DBE" w:rsidRDefault="00231DBE" w:rsidP="00231D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8110F5" w14:textId="77777777" w:rsidR="00231DBE" w:rsidRDefault="00231DBE" w:rsidP="00231D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448F2" w14:textId="77777777" w:rsidR="00231DBE" w:rsidRDefault="00231DBE" w:rsidP="00231D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2021</w:t>
      </w:r>
    </w:p>
    <w:p w14:paraId="42AE8BF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CC8E" w14:textId="77777777" w:rsidR="00231DBE" w:rsidRDefault="00231DBE" w:rsidP="009139A6">
      <w:r>
        <w:separator/>
      </w:r>
    </w:p>
  </w:endnote>
  <w:endnote w:type="continuationSeparator" w:id="0">
    <w:p w14:paraId="3FEAD0CA" w14:textId="77777777" w:rsidR="00231DBE" w:rsidRDefault="00231D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26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9D8F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949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C0E1F" w14:textId="77777777" w:rsidR="00231DBE" w:rsidRDefault="00231DBE" w:rsidP="009139A6">
      <w:r>
        <w:separator/>
      </w:r>
    </w:p>
  </w:footnote>
  <w:footnote w:type="continuationSeparator" w:id="0">
    <w:p w14:paraId="6383F1FB" w14:textId="77777777" w:rsidR="00231DBE" w:rsidRDefault="00231D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55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D3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275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DBE"/>
    <w:rsid w:val="000666E0"/>
    <w:rsid w:val="00231DB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7DE09"/>
  <w15:chartTrackingRefBased/>
  <w15:docId w15:val="{2682C351-C8E2-4AAD-897F-1E069756F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2021-10-09T11:47:00Z</dcterms:created>
  <dcterms:modified xsi:type="dcterms:W3CDTF">2021-10-09T11:47:00Z</dcterms:modified>
</cp:coreProperties>
</file>